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7396E" w14:textId="420CB453" w:rsidR="005301A2" w:rsidRPr="0063353A" w:rsidRDefault="005301A2" w:rsidP="005301A2">
      <w:pPr>
        <w:rPr>
          <w:sz w:val="18"/>
          <w:szCs w:val="18"/>
        </w:rPr>
      </w:pPr>
      <w:r w:rsidRPr="0063353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="0063353A">
        <w:rPr>
          <w:sz w:val="18"/>
          <w:szCs w:val="18"/>
        </w:rPr>
        <w:t xml:space="preserve">                     </w:t>
      </w:r>
      <w:r w:rsidRPr="0063353A">
        <w:rPr>
          <w:sz w:val="18"/>
          <w:szCs w:val="18"/>
        </w:rPr>
        <w:t xml:space="preserve">Załącznik nr </w:t>
      </w:r>
      <w:r w:rsidR="0063353A" w:rsidRPr="0063353A">
        <w:rPr>
          <w:sz w:val="18"/>
          <w:szCs w:val="18"/>
        </w:rPr>
        <w:t>4</w:t>
      </w:r>
    </w:p>
    <w:p w14:paraId="5692DE5E" w14:textId="77777777" w:rsidR="005301A2" w:rsidRPr="0063353A" w:rsidRDefault="005301A2" w:rsidP="005301A2">
      <w:pPr>
        <w:rPr>
          <w:sz w:val="18"/>
          <w:szCs w:val="18"/>
        </w:rPr>
      </w:pPr>
    </w:p>
    <w:p w14:paraId="5B6998D5" w14:textId="77777777" w:rsidR="005301A2" w:rsidRDefault="005301A2" w:rsidP="005301A2">
      <w:pPr>
        <w:rPr>
          <w:sz w:val="16"/>
          <w:szCs w:val="16"/>
        </w:rPr>
      </w:pPr>
    </w:p>
    <w:p w14:paraId="7D1917AA" w14:textId="77777777" w:rsidR="005301A2" w:rsidRDefault="005301A2" w:rsidP="005301A2">
      <w:pPr>
        <w:rPr>
          <w:sz w:val="16"/>
          <w:szCs w:val="16"/>
        </w:rPr>
      </w:pPr>
    </w:p>
    <w:p w14:paraId="46ADD15D" w14:textId="77777777" w:rsidR="005301A2" w:rsidRDefault="005301A2" w:rsidP="005301A2">
      <w:pPr>
        <w:rPr>
          <w:sz w:val="16"/>
          <w:szCs w:val="16"/>
        </w:rPr>
      </w:pPr>
      <w:r>
        <w:rPr>
          <w:sz w:val="16"/>
          <w:szCs w:val="16"/>
        </w:rPr>
        <w:t>……………………………………….</w:t>
      </w:r>
      <w:r>
        <w:rPr>
          <w:sz w:val="16"/>
          <w:szCs w:val="16"/>
        </w:rPr>
        <w:tab/>
        <w:t xml:space="preserve">                                                                                              ………………………………………..</w:t>
      </w:r>
    </w:p>
    <w:p w14:paraId="1545B953" w14:textId="77777777" w:rsidR="005301A2" w:rsidRPr="005E250B" w:rsidRDefault="005301A2" w:rsidP="005301A2">
      <w:pPr>
        <w:rPr>
          <w:sz w:val="16"/>
          <w:szCs w:val="16"/>
        </w:rPr>
      </w:pPr>
      <w:r>
        <w:rPr>
          <w:sz w:val="16"/>
          <w:szCs w:val="16"/>
        </w:rPr>
        <w:t xml:space="preserve">     (pieczęć firmowa Wykonawcy)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</w:t>
      </w:r>
      <w:r>
        <w:rPr>
          <w:sz w:val="16"/>
          <w:szCs w:val="16"/>
        </w:rPr>
        <w:tab/>
        <w:t xml:space="preserve">              </w:t>
      </w:r>
      <w:r w:rsidRPr="005E250B">
        <w:rPr>
          <w:sz w:val="16"/>
          <w:szCs w:val="16"/>
        </w:rPr>
        <w:t>(miejscowość, data)</w:t>
      </w:r>
    </w:p>
    <w:p w14:paraId="2EE36524" w14:textId="77777777" w:rsidR="005301A2" w:rsidRPr="003845ED" w:rsidRDefault="005301A2" w:rsidP="005301A2">
      <w:pPr>
        <w:rPr>
          <w:rFonts w:ascii="Arial" w:hAnsi="Arial" w:cs="Arial"/>
          <w:color w:val="D60093"/>
          <w:sz w:val="24"/>
          <w:szCs w:val="24"/>
        </w:rPr>
      </w:pPr>
    </w:p>
    <w:p w14:paraId="64ABF490" w14:textId="77777777" w:rsidR="005301A2" w:rsidRDefault="005301A2" w:rsidP="005301A2">
      <w:pPr>
        <w:jc w:val="center"/>
        <w:rPr>
          <w:b/>
          <w:sz w:val="22"/>
          <w:szCs w:val="22"/>
        </w:rPr>
      </w:pPr>
    </w:p>
    <w:p w14:paraId="33D21407" w14:textId="77777777" w:rsidR="005301A2" w:rsidRDefault="005301A2" w:rsidP="005301A2">
      <w:pPr>
        <w:jc w:val="center"/>
        <w:rPr>
          <w:b/>
          <w:sz w:val="22"/>
          <w:szCs w:val="22"/>
        </w:rPr>
      </w:pPr>
    </w:p>
    <w:p w14:paraId="1D57109C" w14:textId="77777777" w:rsidR="005301A2" w:rsidRDefault="005301A2" w:rsidP="005301A2">
      <w:pPr>
        <w:jc w:val="center"/>
        <w:rPr>
          <w:b/>
          <w:sz w:val="22"/>
          <w:szCs w:val="22"/>
        </w:rPr>
      </w:pPr>
    </w:p>
    <w:p w14:paraId="3024EFC3" w14:textId="77777777" w:rsidR="005301A2" w:rsidRDefault="005301A2" w:rsidP="005301A2">
      <w:pPr>
        <w:jc w:val="center"/>
        <w:rPr>
          <w:rFonts w:ascii="Arial" w:hAnsi="Arial" w:cs="Arial"/>
        </w:rPr>
      </w:pPr>
      <w:r>
        <w:rPr>
          <w:b/>
          <w:sz w:val="22"/>
          <w:szCs w:val="22"/>
        </w:rPr>
        <w:t>WYKAZ ROBÓT</w:t>
      </w:r>
    </w:p>
    <w:p w14:paraId="140EE36F" w14:textId="77777777" w:rsidR="005301A2" w:rsidRDefault="005301A2" w:rsidP="005301A2">
      <w:pPr>
        <w:rPr>
          <w:rFonts w:ascii="Arial" w:hAnsi="Arial" w:cs="Arial"/>
        </w:rPr>
      </w:pPr>
    </w:p>
    <w:p w14:paraId="1A37D9C4" w14:textId="77777777" w:rsidR="005301A2" w:rsidRDefault="005301A2" w:rsidP="005301A2">
      <w:pPr>
        <w:rPr>
          <w:rFonts w:ascii="Arial" w:hAnsi="Arial" w:cs="Arial"/>
        </w:rPr>
      </w:pPr>
    </w:p>
    <w:p w14:paraId="6BA9EFC5" w14:textId="77777777" w:rsidR="005301A2" w:rsidRDefault="005301A2" w:rsidP="005301A2">
      <w:pPr>
        <w:pStyle w:val="Bezodstpw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Niniejszym oświadczam, że zrealizowałem w sposób należyty, zgodnie z zasadami sztuki budowlanej następujące, podobne zamówienia:</w:t>
      </w:r>
    </w:p>
    <w:p w14:paraId="716041EA" w14:textId="77777777" w:rsidR="005301A2" w:rsidRDefault="005301A2" w:rsidP="005301A2">
      <w:pPr>
        <w:pStyle w:val="Bezodstpw"/>
        <w:rPr>
          <w:sz w:val="24"/>
          <w:szCs w:val="24"/>
        </w:rPr>
      </w:pPr>
    </w:p>
    <w:p w14:paraId="14CD96D6" w14:textId="77777777" w:rsidR="005301A2" w:rsidRDefault="005301A2" w:rsidP="005301A2">
      <w:pPr>
        <w:pStyle w:val="Bezodstpw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390"/>
        <w:gridCol w:w="1482"/>
        <w:gridCol w:w="1514"/>
        <w:gridCol w:w="1410"/>
        <w:gridCol w:w="1738"/>
      </w:tblGrid>
      <w:tr w:rsidR="005301A2" w:rsidRPr="003F44A8" w14:paraId="1DAA35EC" w14:textId="77777777" w:rsidTr="007B23E4">
        <w:tc>
          <w:tcPr>
            <w:tcW w:w="534" w:type="dxa"/>
          </w:tcPr>
          <w:p w14:paraId="2E2047B7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  <w:p w14:paraId="276C0542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Lp.</w:t>
            </w:r>
          </w:p>
        </w:tc>
        <w:tc>
          <w:tcPr>
            <w:tcW w:w="2818" w:type="dxa"/>
          </w:tcPr>
          <w:p w14:paraId="76127D48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  <w:p w14:paraId="3E5D17DC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Przedmiot zamówienia</w:t>
            </w:r>
          </w:p>
          <w:p w14:paraId="1469318F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(rodzaj usługi)</w:t>
            </w:r>
          </w:p>
          <w:p w14:paraId="229EFE3D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</w:tc>
        <w:tc>
          <w:tcPr>
            <w:tcW w:w="1576" w:type="dxa"/>
          </w:tcPr>
          <w:p w14:paraId="488C21FB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  <w:p w14:paraId="43008063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Wartość zamówienia brutto</w:t>
            </w:r>
          </w:p>
        </w:tc>
        <w:tc>
          <w:tcPr>
            <w:tcW w:w="1701" w:type="dxa"/>
          </w:tcPr>
          <w:p w14:paraId="054A2684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  <w:p w14:paraId="08B4538C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Termin realizacji</w:t>
            </w:r>
          </w:p>
          <w:p w14:paraId="08F5E12D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od - do</w:t>
            </w:r>
          </w:p>
        </w:tc>
        <w:tc>
          <w:tcPr>
            <w:tcW w:w="1559" w:type="dxa"/>
          </w:tcPr>
          <w:p w14:paraId="5BCC417B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  <w:p w14:paraId="45F8E61F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Miejsce realizacji</w:t>
            </w:r>
          </w:p>
        </w:tc>
        <w:tc>
          <w:tcPr>
            <w:tcW w:w="1872" w:type="dxa"/>
          </w:tcPr>
          <w:p w14:paraId="78A11650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  <w:p w14:paraId="56E20036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  <w:r w:rsidRPr="003F44A8">
              <w:rPr>
                <w:b/>
                <w:bCs/>
              </w:rPr>
              <w:t>Zamawiający</w:t>
            </w:r>
          </w:p>
          <w:p w14:paraId="372EE8EA" w14:textId="77777777" w:rsidR="005301A2" w:rsidRPr="003F44A8" w:rsidRDefault="005301A2" w:rsidP="007B23E4">
            <w:pPr>
              <w:pStyle w:val="Bezodstpw"/>
              <w:jc w:val="center"/>
              <w:rPr>
                <w:b/>
                <w:bCs/>
              </w:rPr>
            </w:pPr>
          </w:p>
        </w:tc>
      </w:tr>
      <w:tr w:rsidR="005301A2" w:rsidRPr="003F44A8" w14:paraId="214B9BD8" w14:textId="77777777" w:rsidTr="007B23E4">
        <w:tc>
          <w:tcPr>
            <w:tcW w:w="534" w:type="dxa"/>
          </w:tcPr>
          <w:p w14:paraId="25E35B34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1E2EA3C6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2818" w:type="dxa"/>
          </w:tcPr>
          <w:p w14:paraId="7E4D9A26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021F9EFE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12231B11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67D215C5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19A1910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FC01CE8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14:paraId="5821BC8F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</w:tr>
      <w:tr w:rsidR="005301A2" w:rsidRPr="003F44A8" w14:paraId="692F83E6" w14:textId="77777777" w:rsidTr="007B23E4">
        <w:tc>
          <w:tcPr>
            <w:tcW w:w="534" w:type="dxa"/>
          </w:tcPr>
          <w:p w14:paraId="6CA68030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4A909FA8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2818" w:type="dxa"/>
          </w:tcPr>
          <w:p w14:paraId="2949D15D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0FF1B4C1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46B00D08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6AF0B93B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FEF7A8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36FBF2C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14:paraId="5105DE57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</w:tr>
      <w:tr w:rsidR="005301A2" w:rsidRPr="003F44A8" w14:paraId="65750602" w14:textId="77777777" w:rsidTr="007B23E4">
        <w:tc>
          <w:tcPr>
            <w:tcW w:w="534" w:type="dxa"/>
          </w:tcPr>
          <w:p w14:paraId="5EE3F5A8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6A540578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2818" w:type="dxa"/>
          </w:tcPr>
          <w:p w14:paraId="3462CBD3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4D322176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173A9478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3D5E88F3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EB8A572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CAFF815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14:paraId="45CD063C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</w:tr>
      <w:tr w:rsidR="005301A2" w:rsidRPr="003F44A8" w14:paraId="2AD9D0E1" w14:textId="77777777" w:rsidTr="007B23E4">
        <w:tc>
          <w:tcPr>
            <w:tcW w:w="534" w:type="dxa"/>
          </w:tcPr>
          <w:p w14:paraId="55746F3D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6EDC624E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2818" w:type="dxa"/>
          </w:tcPr>
          <w:p w14:paraId="17B440CD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7926B2B0" w14:textId="77777777" w:rsidR="005301A2" w:rsidRDefault="005301A2" w:rsidP="007B23E4">
            <w:pPr>
              <w:pStyle w:val="Bezodstpw"/>
              <w:rPr>
                <w:sz w:val="24"/>
                <w:szCs w:val="24"/>
              </w:rPr>
            </w:pPr>
          </w:p>
          <w:p w14:paraId="5CA20F4F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50322FD3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61A199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C812C4C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14:paraId="728D1E8C" w14:textId="77777777" w:rsidR="005301A2" w:rsidRPr="003F44A8" w:rsidRDefault="005301A2" w:rsidP="007B23E4">
            <w:pPr>
              <w:pStyle w:val="Bezodstpw"/>
              <w:rPr>
                <w:sz w:val="24"/>
                <w:szCs w:val="24"/>
              </w:rPr>
            </w:pPr>
          </w:p>
        </w:tc>
      </w:tr>
    </w:tbl>
    <w:p w14:paraId="012F107F" w14:textId="77777777" w:rsidR="005301A2" w:rsidRDefault="005301A2" w:rsidP="005301A2">
      <w:pPr>
        <w:pStyle w:val="Bezodstpw"/>
        <w:rPr>
          <w:sz w:val="24"/>
          <w:szCs w:val="24"/>
        </w:rPr>
      </w:pPr>
    </w:p>
    <w:p w14:paraId="059899ED" w14:textId="77777777" w:rsidR="005301A2" w:rsidRDefault="005301A2" w:rsidP="005301A2">
      <w:pPr>
        <w:pStyle w:val="Bezodstpw"/>
        <w:rPr>
          <w:sz w:val="24"/>
          <w:szCs w:val="24"/>
        </w:rPr>
      </w:pPr>
    </w:p>
    <w:p w14:paraId="4A55DF02" w14:textId="77777777" w:rsidR="005301A2" w:rsidRDefault="005301A2" w:rsidP="005301A2">
      <w:pPr>
        <w:pStyle w:val="Bezodstpw"/>
        <w:rPr>
          <w:sz w:val="24"/>
          <w:szCs w:val="24"/>
        </w:rPr>
      </w:pPr>
    </w:p>
    <w:p w14:paraId="5B5920C1" w14:textId="77777777" w:rsidR="005301A2" w:rsidRDefault="005301A2" w:rsidP="005301A2">
      <w:pPr>
        <w:pStyle w:val="Bezodstpw"/>
        <w:rPr>
          <w:sz w:val="24"/>
          <w:szCs w:val="24"/>
        </w:rPr>
      </w:pPr>
    </w:p>
    <w:p w14:paraId="054A8294" w14:textId="77777777" w:rsidR="005301A2" w:rsidRPr="00D90D1E" w:rsidRDefault="005301A2" w:rsidP="005301A2">
      <w:pPr>
        <w:suppressAutoHyphens w:val="0"/>
        <w:rPr>
          <w:rFonts w:eastAsia="Calibri"/>
          <w:sz w:val="16"/>
          <w:szCs w:val="16"/>
          <w:lang w:eastAsia="en-US"/>
        </w:rPr>
      </w:pPr>
      <w:r w:rsidRPr="00D90D1E">
        <w:rPr>
          <w:rFonts w:eastAsia="Calibri"/>
          <w:sz w:val="16"/>
          <w:szCs w:val="16"/>
          <w:lang w:eastAsia="en-US"/>
        </w:rPr>
        <w:t>…………………………………………………</w:t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  <w:t>……………………………………………………….</w:t>
      </w:r>
    </w:p>
    <w:p w14:paraId="168021EA" w14:textId="77777777" w:rsidR="005301A2" w:rsidRPr="00D90D1E" w:rsidRDefault="005301A2" w:rsidP="005301A2">
      <w:pPr>
        <w:suppressAutoHyphens w:val="0"/>
        <w:rPr>
          <w:rFonts w:eastAsia="Calibri"/>
          <w:sz w:val="16"/>
          <w:szCs w:val="16"/>
          <w:lang w:eastAsia="en-US"/>
        </w:rPr>
      </w:pPr>
      <w:r w:rsidRPr="00D90D1E">
        <w:rPr>
          <w:rFonts w:eastAsia="Calibri"/>
          <w:sz w:val="16"/>
          <w:szCs w:val="16"/>
          <w:lang w:eastAsia="en-US"/>
        </w:rPr>
        <w:t xml:space="preserve">                     (miejscowość, data)</w:t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  <w:t>(podpis i pieczątka Wykonawcy)</w:t>
      </w:r>
    </w:p>
    <w:p w14:paraId="4CA1BFAF" w14:textId="77777777" w:rsidR="005301A2" w:rsidRDefault="005301A2" w:rsidP="005301A2">
      <w:pPr>
        <w:suppressAutoHyphens w:val="0"/>
        <w:spacing w:after="200"/>
        <w:jc w:val="both"/>
        <w:rPr>
          <w:rFonts w:eastAsia="Calibri"/>
          <w:sz w:val="24"/>
          <w:szCs w:val="24"/>
          <w:lang w:eastAsia="en-US"/>
        </w:rPr>
      </w:pPr>
    </w:p>
    <w:p w14:paraId="744386D2" w14:textId="77777777" w:rsidR="005301A2" w:rsidRPr="00D90D1E" w:rsidRDefault="005301A2" w:rsidP="005301A2">
      <w:pPr>
        <w:suppressAutoHyphens w:val="0"/>
        <w:spacing w:after="200"/>
        <w:jc w:val="both"/>
        <w:rPr>
          <w:rFonts w:eastAsia="Calibri"/>
          <w:sz w:val="24"/>
          <w:szCs w:val="24"/>
          <w:lang w:eastAsia="en-US"/>
        </w:rPr>
      </w:pPr>
    </w:p>
    <w:p w14:paraId="5D9815DB" w14:textId="77777777" w:rsidR="005301A2" w:rsidRPr="00D90D1E" w:rsidRDefault="005301A2" w:rsidP="005301A2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D90D1E">
        <w:rPr>
          <w:rFonts w:eastAsia="Calibri"/>
          <w:sz w:val="24"/>
          <w:szCs w:val="24"/>
          <w:lang w:eastAsia="en-US"/>
        </w:rPr>
        <w:t>Ponadto oświadczam, że wszystkie informacje podane w powyższy</w:t>
      </w:r>
      <w:r>
        <w:rPr>
          <w:rFonts w:eastAsia="Calibri"/>
          <w:sz w:val="24"/>
          <w:szCs w:val="24"/>
          <w:lang w:eastAsia="en-US"/>
        </w:rPr>
        <w:t>m</w:t>
      </w:r>
      <w:r w:rsidRPr="00D90D1E">
        <w:rPr>
          <w:rFonts w:eastAsia="Calibri"/>
          <w:sz w:val="24"/>
          <w:szCs w:val="24"/>
          <w:lang w:eastAsia="en-US"/>
        </w:rPr>
        <w:t xml:space="preserve"> oświadczeni</w:t>
      </w:r>
      <w:r>
        <w:rPr>
          <w:rFonts w:eastAsia="Calibri"/>
          <w:sz w:val="24"/>
          <w:szCs w:val="24"/>
          <w:lang w:eastAsia="en-US"/>
        </w:rPr>
        <w:t>u</w:t>
      </w:r>
      <w:r w:rsidRPr="00D90D1E">
        <w:rPr>
          <w:rFonts w:eastAsia="Calibri"/>
          <w:sz w:val="24"/>
          <w:szCs w:val="24"/>
          <w:lang w:eastAsia="en-US"/>
        </w:rPr>
        <w:t xml:space="preserve"> są aktualne </w:t>
      </w:r>
      <w:r>
        <w:rPr>
          <w:rFonts w:eastAsia="Calibri"/>
          <w:sz w:val="24"/>
          <w:szCs w:val="24"/>
          <w:lang w:eastAsia="en-US"/>
        </w:rPr>
        <w:t xml:space="preserve">           </w:t>
      </w:r>
      <w:r w:rsidRPr="00D90D1E">
        <w:rPr>
          <w:rFonts w:eastAsia="Calibri"/>
          <w:sz w:val="24"/>
          <w:szCs w:val="24"/>
          <w:lang w:eastAsia="en-US"/>
        </w:rPr>
        <w:t xml:space="preserve">i zgodne z prawdą oraz zostały przedstawione z pełną świadomością konsekwencji wprowadzenia Zamawiającego w błąd przy przedstawianiu informacji. </w:t>
      </w:r>
    </w:p>
    <w:p w14:paraId="2E8B5E3B" w14:textId="77777777" w:rsidR="005301A2" w:rsidRPr="00D90D1E" w:rsidRDefault="005301A2" w:rsidP="005301A2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14:paraId="33AAD7F3" w14:textId="77777777" w:rsidR="005301A2" w:rsidRPr="00D90D1E" w:rsidRDefault="005301A2" w:rsidP="005301A2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14:paraId="3C2B48F0" w14:textId="77777777" w:rsidR="005301A2" w:rsidRPr="00D90D1E" w:rsidRDefault="005301A2" w:rsidP="005301A2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14:paraId="6399F9D9" w14:textId="77777777" w:rsidR="005301A2" w:rsidRPr="00D90D1E" w:rsidRDefault="005301A2" w:rsidP="005301A2">
      <w:pPr>
        <w:suppressAutoHyphens w:val="0"/>
        <w:rPr>
          <w:rFonts w:eastAsia="Calibri"/>
          <w:sz w:val="16"/>
          <w:szCs w:val="16"/>
          <w:lang w:eastAsia="en-US"/>
        </w:rPr>
      </w:pPr>
      <w:r w:rsidRPr="00D90D1E">
        <w:rPr>
          <w:rFonts w:eastAsia="Calibri"/>
          <w:sz w:val="16"/>
          <w:szCs w:val="16"/>
          <w:lang w:eastAsia="en-US"/>
        </w:rPr>
        <w:t>…………………………………………………</w:t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  <w:t>……………………………………………………….</w:t>
      </w:r>
    </w:p>
    <w:p w14:paraId="2512F1CB" w14:textId="77777777" w:rsidR="005301A2" w:rsidRPr="00D90D1E" w:rsidRDefault="005301A2" w:rsidP="005301A2">
      <w:pPr>
        <w:suppressAutoHyphens w:val="0"/>
        <w:rPr>
          <w:rFonts w:eastAsia="Calibri"/>
          <w:sz w:val="16"/>
          <w:szCs w:val="16"/>
          <w:lang w:eastAsia="en-US"/>
        </w:rPr>
      </w:pPr>
      <w:r w:rsidRPr="00D90D1E">
        <w:rPr>
          <w:rFonts w:eastAsia="Calibri"/>
          <w:sz w:val="16"/>
          <w:szCs w:val="16"/>
          <w:lang w:eastAsia="en-US"/>
        </w:rPr>
        <w:t xml:space="preserve">                     (miejscowość, data)</w:t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</w:r>
      <w:r w:rsidRPr="00D90D1E">
        <w:rPr>
          <w:rFonts w:eastAsia="Calibri"/>
          <w:sz w:val="16"/>
          <w:szCs w:val="16"/>
          <w:lang w:eastAsia="en-US"/>
        </w:rPr>
        <w:tab/>
        <w:t>((podpis i pieczątka Wykonawcy)</w:t>
      </w:r>
    </w:p>
    <w:p w14:paraId="62D2CB2A" w14:textId="77777777" w:rsidR="005301A2" w:rsidRDefault="005301A2" w:rsidP="005301A2">
      <w:pPr>
        <w:pStyle w:val="Bezodstpw"/>
        <w:jc w:val="both"/>
        <w:rPr>
          <w:b/>
          <w:bCs/>
          <w:sz w:val="24"/>
          <w:szCs w:val="24"/>
        </w:rPr>
      </w:pPr>
    </w:p>
    <w:p w14:paraId="4BC902F8" w14:textId="77777777" w:rsidR="005301A2" w:rsidRDefault="005301A2" w:rsidP="005301A2">
      <w:pPr>
        <w:pStyle w:val="Bezodstpw"/>
        <w:jc w:val="both"/>
        <w:rPr>
          <w:b/>
          <w:bCs/>
          <w:sz w:val="24"/>
          <w:szCs w:val="24"/>
        </w:rPr>
      </w:pPr>
    </w:p>
    <w:p w14:paraId="7983AF78" w14:textId="77777777" w:rsidR="005301A2" w:rsidRDefault="005301A2" w:rsidP="005301A2">
      <w:pPr>
        <w:pStyle w:val="Bezodstpw"/>
        <w:jc w:val="both"/>
        <w:rPr>
          <w:b/>
          <w:bCs/>
          <w:sz w:val="24"/>
          <w:szCs w:val="24"/>
        </w:rPr>
      </w:pPr>
    </w:p>
    <w:p w14:paraId="4BEF8475" w14:textId="77777777" w:rsidR="005301A2" w:rsidRDefault="005301A2" w:rsidP="005301A2">
      <w:pPr>
        <w:pStyle w:val="Bezodstpw"/>
        <w:jc w:val="both"/>
        <w:rPr>
          <w:b/>
          <w:bCs/>
          <w:sz w:val="24"/>
          <w:szCs w:val="24"/>
        </w:rPr>
      </w:pPr>
    </w:p>
    <w:p w14:paraId="3EB94BB4" w14:textId="77777777" w:rsidR="005301A2" w:rsidRPr="00D90D1E" w:rsidRDefault="005301A2" w:rsidP="005301A2">
      <w:pPr>
        <w:pStyle w:val="Bezodstpw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Uwaga!!!  Do oświadczenia należy załączyć referencje</w:t>
      </w:r>
    </w:p>
    <w:p w14:paraId="659A1201" w14:textId="77777777" w:rsidR="005301A2" w:rsidRPr="00CE78D5" w:rsidRDefault="005301A2" w:rsidP="005301A2"/>
    <w:p w14:paraId="595F4AC1" w14:textId="68EE52B1" w:rsidR="00E94486" w:rsidRPr="005301A2" w:rsidRDefault="00E94486" w:rsidP="005301A2"/>
    <w:sectPr w:rsidR="00E94486" w:rsidRPr="005301A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F0ECC" w14:textId="77777777" w:rsidR="000F7014" w:rsidRDefault="000F7014" w:rsidP="00E94486">
      <w:r>
        <w:separator/>
      </w:r>
    </w:p>
  </w:endnote>
  <w:endnote w:type="continuationSeparator" w:id="0">
    <w:p w14:paraId="085C30F0" w14:textId="77777777" w:rsidR="000F7014" w:rsidRDefault="000F7014" w:rsidP="00E94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81CC4" w14:textId="77777777" w:rsidR="00D92345" w:rsidRDefault="00D92345">
    <w:pPr>
      <w:pStyle w:val="Stopka"/>
    </w:pPr>
  </w:p>
  <w:tbl>
    <w:tblPr>
      <w:tblStyle w:val="Tabela-Siatka"/>
      <w:tblW w:w="10971" w:type="dxa"/>
      <w:tblInd w:w="-998" w:type="dxa"/>
      <w:tblBorders>
        <w:top w:val="single" w:sz="4" w:space="0" w:color="0070C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50"/>
      <w:gridCol w:w="3544"/>
      <w:gridCol w:w="3877"/>
    </w:tblGrid>
    <w:tr w:rsidR="00274A5F" w14:paraId="303F2611" w14:textId="77777777" w:rsidTr="00040A3B">
      <w:tc>
        <w:tcPr>
          <w:tcW w:w="3550" w:type="dxa"/>
        </w:tcPr>
        <w:p w14:paraId="35446232" w14:textId="77777777" w:rsidR="00A100C4" w:rsidRPr="00A100C4" w:rsidRDefault="00A100C4" w:rsidP="000A22D6">
          <w:pPr>
            <w:pStyle w:val="Stopka"/>
            <w:rPr>
              <w:sz w:val="8"/>
              <w:szCs w:val="8"/>
            </w:rPr>
          </w:pPr>
        </w:p>
        <w:p w14:paraId="1B77ED96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NIP 613-13-84-458</w:t>
          </w:r>
        </w:p>
        <w:p w14:paraId="62E249AA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Regon 230477190</w:t>
          </w:r>
        </w:p>
        <w:p w14:paraId="1E30E51D" w14:textId="77777777" w:rsidR="00274A5F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KRS 0000087953</w:t>
          </w:r>
        </w:p>
        <w:p w14:paraId="54D241A8" w14:textId="77777777" w:rsidR="003C7C4A" w:rsidRPr="00E30C7E" w:rsidRDefault="003C7C4A" w:rsidP="003C7C4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Kapitał zakładowy 38 </w:t>
          </w:r>
          <w:r w:rsidR="00126008">
            <w:rPr>
              <w:sz w:val="18"/>
              <w:szCs w:val="18"/>
            </w:rPr>
            <w:t>4</w:t>
          </w:r>
          <w:r w:rsidRPr="00E30C7E">
            <w:rPr>
              <w:sz w:val="18"/>
              <w:szCs w:val="18"/>
            </w:rPr>
            <w:t>46 000.00</w:t>
          </w:r>
          <w:r>
            <w:rPr>
              <w:sz w:val="18"/>
              <w:szCs w:val="18"/>
            </w:rPr>
            <w:t xml:space="preserve"> PLN</w:t>
          </w:r>
        </w:p>
        <w:p w14:paraId="212DA5BF" w14:textId="77777777" w:rsidR="003C7C4A" w:rsidRPr="003E527C" w:rsidRDefault="003C7C4A" w:rsidP="000A22D6">
          <w:pPr>
            <w:pStyle w:val="Stopka"/>
            <w:rPr>
              <w:sz w:val="18"/>
              <w:szCs w:val="18"/>
            </w:rPr>
          </w:pPr>
        </w:p>
      </w:tc>
      <w:tc>
        <w:tcPr>
          <w:tcW w:w="3544" w:type="dxa"/>
        </w:tcPr>
        <w:p w14:paraId="6F3C5073" w14:textId="77777777" w:rsidR="00A100C4" w:rsidRPr="00A100C4" w:rsidRDefault="00A100C4" w:rsidP="003C7C4A">
          <w:pPr>
            <w:pStyle w:val="Stopka"/>
            <w:rPr>
              <w:sz w:val="8"/>
              <w:szCs w:val="8"/>
            </w:rPr>
          </w:pPr>
        </w:p>
        <w:p w14:paraId="77E7313A" w14:textId="77777777" w:rsidR="003C7C4A" w:rsidRPr="005301A2" w:rsidRDefault="00EC3C0E" w:rsidP="00040A3B">
          <w:pPr>
            <w:pStyle w:val="Stopka"/>
            <w:ind w:right="-773"/>
            <w:rPr>
              <w:sz w:val="18"/>
              <w:szCs w:val="18"/>
              <w:lang w:val="en-US"/>
            </w:rPr>
          </w:pPr>
          <w:r w:rsidRPr="005301A2">
            <w:rPr>
              <w:sz w:val="18"/>
              <w:szCs w:val="18"/>
              <w:lang w:val="en-US"/>
            </w:rPr>
            <w:t>Tel. 75 </w:t>
          </w:r>
          <w:r w:rsidR="009A6D08" w:rsidRPr="005301A2">
            <w:rPr>
              <w:sz w:val="18"/>
              <w:szCs w:val="18"/>
              <w:lang w:val="en-US"/>
            </w:rPr>
            <w:t>721</w:t>
          </w:r>
          <w:r w:rsidRPr="005301A2">
            <w:rPr>
              <w:sz w:val="18"/>
              <w:szCs w:val="18"/>
              <w:lang w:val="en-US"/>
            </w:rPr>
            <w:t xml:space="preserve"> </w:t>
          </w:r>
          <w:r w:rsidR="009A6D08" w:rsidRPr="005301A2">
            <w:rPr>
              <w:sz w:val="18"/>
              <w:szCs w:val="18"/>
              <w:lang w:val="en-US"/>
            </w:rPr>
            <w:t>88</w:t>
          </w:r>
          <w:r w:rsidRPr="005301A2">
            <w:rPr>
              <w:sz w:val="18"/>
              <w:szCs w:val="18"/>
              <w:lang w:val="en-US"/>
            </w:rPr>
            <w:t xml:space="preserve"> </w:t>
          </w:r>
          <w:r w:rsidR="009A6D08" w:rsidRPr="005301A2">
            <w:rPr>
              <w:sz w:val="18"/>
              <w:szCs w:val="18"/>
              <w:lang w:val="en-US"/>
            </w:rPr>
            <w:t>11</w:t>
          </w:r>
        </w:p>
        <w:p w14:paraId="7B587C2C" w14:textId="77777777" w:rsidR="003C7C4A" w:rsidRPr="005301A2" w:rsidRDefault="003628F9" w:rsidP="003C7C4A">
          <w:pPr>
            <w:pStyle w:val="Stopka"/>
            <w:rPr>
              <w:sz w:val="18"/>
              <w:szCs w:val="18"/>
              <w:lang w:val="en-US"/>
            </w:rPr>
          </w:pPr>
          <w:r w:rsidRPr="005301A2">
            <w:rPr>
              <w:sz w:val="18"/>
              <w:szCs w:val="18"/>
              <w:lang w:val="en-US"/>
            </w:rPr>
            <w:t xml:space="preserve">Tel. </w:t>
          </w:r>
          <w:proofErr w:type="spellStart"/>
          <w:r w:rsidRPr="005301A2">
            <w:rPr>
              <w:sz w:val="18"/>
              <w:szCs w:val="18"/>
              <w:lang w:val="en-US"/>
            </w:rPr>
            <w:t>c</w:t>
          </w:r>
          <w:r w:rsidR="00EC3C0E" w:rsidRPr="005301A2">
            <w:rPr>
              <w:sz w:val="18"/>
              <w:szCs w:val="18"/>
              <w:lang w:val="en-US"/>
            </w:rPr>
            <w:t>ałodobowy</w:t>
          </w:r>
          <w:proofErr w:type="spellEnd"/>
          <w:r w:rsidR="00EC3C0E" w:rsidRPr="005301A2">
            <w:rPr>
              <w:sz w:val="18"/>
              <w:szCs w:val="18"/>
              <w:lang w:val="en-US"/>
            </w:rPr>
            <w:t xml:space="preserve"> +48 600 428 836</w:t>
          </w:r>
        </w:p>
        <w:p w14:paraId="0CA098CD" w14:textId="77777777" w:rsidR="00E30C7E" w:rsidRPr="005301A2" w:rsidRDefault="00EC3C0E" w:rsidP="003C7C4A">
          <w:pPr>
            <w:pStyle w:val="Stopka"/>
            <w:rPr>
              <w:sz w:val="18"/>
              <w:szCs w:val="18"/>
              <w:lang w:val="en-US"/>
            </w:rPr>
          </w:pPr>
          <w:r w:rsidRPr="005301A2">
            <w:rPr>
              <w:sz w:val="18"/>
              <w:szCs w:val="18"/>
              <w:lang w:val="en-US"/>
            </w:rPr>
            <w:t xml:space="preserve">e-mail </w:t>
          </w:r>
          <w:hyperlink r:id="rId1" w:history="1">
            <w:r w:rsidRPr="005301A2">
              <w:rPr>
                <w:rStyle w:val="Hipercze"/>
                <w:sz w:val="18"/>
                <w:szCs w:val="18"/>
                <w:lang w:val="en-US"/>
              </w:rPr>
              <w:t>sekretariat@lpwik.pl</w:t>
            </w:r>
          </w:hyperlink>
        </w:p>
        <w:p w14:paraId="0812AAD8" w14:textId="77777777" w:rsidR="00EC3C0E" w:rsidRDefault="00EC3C0E" w:rsidP="003C7C4A">
          <w:pPr>
            <w:pStyle w:val="Stopka"/>
            <w:rPr>
              <w:sz w:val="18"/>
              <w:szCs w:val="18"/>
            </w:rPr>
          </w:pPr>
          <w:r w:rsidRPr="00764B2A">
            <w:rPr>
              <w:sz w:val="18"/>
              <w:szCs w:val="18"/>
            </w:rPr>
            <w:t xml:space="preserve">BIP </w:t>
          </w:r>
          <w:hyperlink r:id="rId2" w:history="1">
            <w:r w:rsidR="003628F9" w:rsidRPr="005175B9">
              <w:rPr>
                <w:rStyle w:val="Hipercze"/>
                <w:sz w:val="18"/>
                <w:szCs w:val="18"/>
              </w:rPr>
              <w:t>www.lpwik.luban.pl</w:t>
            </w:r>
          </w:hyperlink>
        </w:p>
        <w:p w14:paraId="4F30E70D" w14:textId="77777777" w:rsidR="003628F9" w:rsidRDefault="000D0459" w:rsidP="003C7C4A">
          <w:pPr>
            <w:pStyle w:val="Stopka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ePUAP</w:t>
          </w:r>
          <w:proofErr w:type="spellEnd"/>
          <w:r>
            <w:rPr>
              <w:sz w:val="18"/>
              <w:szCs w:val="18"/>
            </w:rPr>
            <w:t xml:space="preserve"> /LPWIK/</w:t>
          </w:r>
          <w:proofErr w:type="spellStart"/>
          <w:r>
            <w:rPr>
              <w:sz w:val="18"/>
              <w:szCs w:val="18"/>
            </w:rPr>
            <w:t>SkrytkaESP</w:t>
          </w:r>
          <w:proofErr w:type="spellEnd"/>
        </w:p>
        <w:p w14:paraId="221CBB9C" w14:textId="77777777" w:rsidR="00040A3B" w:rsidRPr="003628F9" w:rsidRDefault="00040A3B" w:rsidP="003C7C4A">
          <w:pPr>
            <w:pStyle w:val="Stopka"/>
            <w:rPr>
              <w:sz w:val="18"/>
              <w:szCs w:val="18"/>
            </w:rPr>
          </w:pPr>
          <w:r w:rsidRPr="00040A3B">
            <w:rPr>
              <w:sz w:val="18"/>
              <w:szCs w:val="18"/>
            </w:rPr>
            <w:t>e-Doręczenia: AE:PL-23015-66405-TBJIT-29</w:t>
          </w:r>
        </w:p>
      </w:tc>
      <w:tc>
        <w:tcPr>
          <w:tcW w:w="3877" w:type="dxa"/>
        </w:tcPr>
        <w:p w14:paraId="43561A00" w14:textId="77777777" w:rsidR="00A100C4" w:rsidRPr="00A100C4" w:rsidRDefault="00A100C4">
          <w:pPr>
            <w:pStyle w:val="Stopka"/>
            <w:rPr>
              <w:sz w:val="8"/>
              <w:szCs w:val="8"/>
            </w:rPr>
          </w:pPr>
        </w:p>
        <w:p w14:paraId="59305308" w14:textId="77777777" w:rsidR="00274A5F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Konto bankowe</w:t>
          </w:r>
          <w:r>
            <w:rPr>
              <w:sz w:val="18"/>
              <w:szCs w:val="18"/>
            </w:rPr>
            <w:t xml:space="preserve"> </w:t>
          </w:r>
          <w:r w:rsidRPr="00E30C7E">
            <w:rPr>
              <w:sz w:val="18"/>
              <w:szCs w:val="18"/>
            </w:rPr>
            <w:t>Santander Bank Polska</w:t>
          </w:r>
        </w:p>
        <w:p w14:paraId="2DEE3C5D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Oddział Lubań</w:t>
          </w:r>
        </w:p>
        <w:p w14:paraId="278E8930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52 1090 1955 0000 0005 2000 6931</w:t>
          </w:r>
        </w:p>
        <w:p w14:paraId="2231C244" w14:textId="77777777" w:rsidR="000D0459" w:rsidRDefault="000D0459">
          <w:pPr>
            <w:pStyle w:val="Stopka"/>
            <w:rPr>
              <w:sz w:val="18"/>
              <w:szCs w:val="18"/>
            </w:rPr>
          </w:pPr>
        </w:p>
        <w:p w14:paraId="69F67DA6" w14:textId="77777777" w:rsidR="000D0459" w:rsidRDefault="000D0459">
          <w:pPr>
            <w:pStyle w:val="Stopka"/>
          </w:pPr>
          <w:r w:rsidRPr="003628F9">
            <w:rPr>
              <w:sz w:val="18"/>
              <w:szCs w:val="18"/>
            </w:rPr>
            <w:t>www.lpwik.pl</w:t>
          </w:r>
        </w:p>
      </w:tc>
    </w:tr>
  </w:tbl>
  <w:p w14:paraId="01A42F13" w14:textId="77777777" w:rsidR="00274A5F" w:rsidRPr="008A212A" w:rsidRDefault="007B3A7F" w:rsidP="007B3A7F">
    <w:pPr>
      <w:pStyle w:val="Stopka"/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076D7983" wp14:editId="0DDB49B2">
          <wp:extent cx="5760720" cy="754380"/>
          <wp:effectExtent l="0" t="0" r="0" b="7620"/>
          <wp:docPr id="19954404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440470" name="Obraz 199544047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EE462" w14:textId="77777777" w:rsidR="000F7014" w:rsidRDefault="000F7014" w:rsidP="00E94486">
      <w:r>
        <w:separator/>
      </w:r>
    </w:p>
  </w:footnote>
  <w:footnote w:type="continuationSeparator" w:id="0">
    <w:p w14:paraId="5018EC50" w14:textId="77777777" w:rsidR="000F7014" w:rsidRDefault="000F7014" w:rsidP="00E94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5EEB6" w14:textId="77777777" w:rsidR="00E94486" w:rsidRDefault="00AF4145" w:rsidP="00AF4145">
    <w:pPr>
      <w:pStyle w:val="Nagwek"/>
      <w:jc w:val="right"/>
    </w:pPr>
    <w:r w:rsidRPr="000E4CDF">
      <w:rPr>
        <w:rFonts w:ascii="Times New Roman" w:eastAsia="Times New Roman" w:hAnsi="Times New Roman" w:cs="Times New Roman"/>
        <w:noProof/>
        <w:sz w:val="16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2C3613DA" wp14:editId="31A44EBD">
          <wp:simplePos x="0" y="0"/>
          <wp:positionH relativeFrom="column">
            <wp:posOffset>-315063</wp:posOffset>
          </wp:positionH>
          <wp:positionV relativeFrom="paragraph">
            <wp:posOffset>94832</wp:posOffset>
          </wp:positionV>
          <wp:extent cx="2154037" cy="697692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6309" cy="7049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6520" w:type="dxa"/>
      <w:tblInd w:w="3261" w:type="dxa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0"/>
    </w:tblGrid>
    <w:tr w:rsidR="00E94486" w14:paraId="5D127EAC" w14:textId="77777777" w:rsidTr="004A76E4">
      <w:tc>
        <w:tcPr>
          <w:tcW w:w="6520" w:type="dxa"/>
        </w:tcPr>
        <w:p w14:paraId="13937D4F" w14:textId="24242B93" w:rsidR="00E94486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Lubańskie Przedsiębiorstwo Wodociąg</w:t>
          </w:r>
          <w:r w:rsidR="00FB5ADD" w:rsidRPr="00E96E1E">
            <w:rPr>
              <w:b/>
              <w:bCs/>
              <w:sz w:val="24"/>
              <w:szCs w:val="24"/>
            </w:rPr>
            <w:t>ów</w:t>
          </w:r>
          <w:r w:rsidRPr="00E96E1E">
            <w:rPr>
              <w:b/>
              <w:bCs/>
              <w:sz w:val="24"/>
              <w:szCs w:val="24"/>
            </w:rPr>
            <w:t xml:space="preserve"> i Kanalizacji</w:t>
          </w:r>
          <w:r w:rsidR="005301A2">
            <w:rPr>
              <w:b/>
              <w:bCs/>
              <w:sz w:val="24"/>
              <w:szCs w:val="24"/>
            </w:rPr>
            <w:t xml:space="preserve">                     </w:t>
          </w:r>
          <w:r w:rsidRPr="00E96E1E">
            <w:rPr>
              <w:b/>
              <w:bCs/>
              <w:sz w:val="24"/>
              <w:szCs w:val="24"/>
            </w:rPr>
            <w:t xml:space="preserve"> Sp. z o.o.</w:t>
          </w:r>
        </w:p>
        <w:p w14:paraId="1C3AF43A" w14:textId="77777777" w:rsidR="00A100C4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ul. Mickiewicza 1</w:t>
          </w:r>
          <w:r w:rsidR="009A6D08">
            <w:rPr>
              <w:b/>
              <w:bCs/>
              <w:sz w:val="24"/>
              <w:szCs w:val="24"/>
            </w:rPr>
            <w:t>B</w:t>
          </w:r>
          <w:r w:rsidR="00494A11">
            <w:rPr>
              <w:b/>
              <w:bCs/>
              <w:sz w:val="24"/>
              <w:szCs w:val="24"/>
            </w:rPr>
            <w:t xml:space="preserve">  </w:t>
          </w:r>
          <w:r w:rsidR="00A100C4" w:rsidRPr="00E96E1E">
            <w:rPr>
              <w:b/>
              <w:bCs/>
              <w:sz w:val="24"/>
              <w:szCs w:val="24"/>
            </w:rPr>
            <w:t>59-800 Lubań</w:t>
          </w:r>
        </w:p>
        <w:p w14:paraId="1CB81536" w14:textId="77777777" w:rsidR="001D52E2" w:rsidRDefault="001D52E2" w:rsidP="00E94486">
          <w:pPr>
            <w:pStyle w:val="Nagwek"/>
            <w:jc w:val="center"/>
          </w:pPr>
        </w:p>
      </w:tc>
    </w:tr>
  </w:tbl>
  <w:p w14:paraId="29928652" w14:textId="77777777" w:rsidR="00E94486" w:rsidRDefault="00E94486">
    <w:pPr>
      <w:pStyle w:val="Nagwek"/>
    </w:pPr>
  </w:p>
  <w:p w14:paraId="7537B899" w14:textId="77777777" w:rsidR="00E94486" w:rsidRDefault="00E9448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A2"/>
    <w:rsid w:val="00040A3B"/>
    <w:rsid w:val="000A22D6"/>
    <w:rsid w:val="000D0459"/>
    <w:rsid w:val="000F7014"/>
    <w:rsid w:val="00126008"/>
    <w:rsid w:val="0017287B"/>
    <w:rsid w:val="001D52E2"/>
    <w:rsid w:val="002322DF"/>
    <w:rsid w:val="00235548"/>
    <w:rsid w:val="00274A5F"/>
    <w:rsid w:val="003628F9"/>
    <w:rsid w:val="00373A92"/>
    <w:rsid w:val="003C7C4A"/>
    <w:rsid w:val="003E527C"/>
    <w:rsid w:val="0044065B"/>
    <w:rsid w:val="00490AFC"/>
    <w:rsid w:val="00494A11"/>
    <w:rsid w:val="004A76E4"/>
    <w:rsid w:val="004C5CAD"/>
    <w:rsid w:val="004D6323"/>
    <w:rsid w:val="00510AE1"/>
    <w:rsid w:val="005164B2"/>
    <w:rsid w:val="005301A2"/>
    <w:rsid w:val="005A1370"/>
    <w:rsid w:val="0063353A"/>
    <w:rsid w:val="00752064"/>
    <w:rsid w:val="00764B2A"/>
    <w:rsid w:val="007A5E52"/>
    <w:rsid w:val="007B3A7F"/>
    <w:rsid w:val="007C7B81"/>
    <w:rsid w:val="008A212A"/>
    <w:rsid w:val="009A6D08"/>
    <w:rsid w:val="00A100C4"/>
    <w:rsid w:val="00AF4145"/>
    <w:rsid w:val="00CE127E"/>
    <w:rsid w:val="00D25386"/>
    <w:rsid w:val="00D92345"/>
    <w:rsid w:val="00DC775F"/>
    <w:rsid w:val="00DD7C3F"/>
    <w:rsid w:val="00DF4AC8"/>
    <w:rsid w:val="00E30C7E"/>
    <w:rsid w:val="00E94486"/>
    <w:rsid w:val="00E96E1E"/>
    <w:rsid w:val="00EB344A"/>
    <w:rsid w:val="00EC3C0E"/>
    <w:rsid w:val="00F51DD3"/>
    <w:rsid w:val="00FB5ADD"/>
    <w:rsid w:val="00FC0DB7"/>
    <w:rsid w:val="00FC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F2FC6"/>
  <w15:chartTrackingRefBased/>
  <w15:docId w15:val="{518FB063-2CC0-4F39-855E-EB1D5ECF1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1A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486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E94486"/>
  </w:style>
  <w:style w:type="paragraph" w:styleId="Stopka">
    <w:name w:val="footer"/>
    <w:basedOn w:val="Normalny"/>
    <w:link w:val="StopkaZnak"/>
    <w:uiPriority w:val="99"/>
    <w:unhideWhenUsed/>
    <w:rsid w:val="00E94486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E94486"/>
  </w:style>
  <w:style w:type="character" w:styleId="Hipercze">
    <w:name w:val="Hyperlink"/>
    <w:basedOn w:val="Domylnaczcionkaakapitu"/>
    <w:uiPriority w:val="99"/>
    <w:unhideWhenUsed/>
    <w:rsid w:val="00E9448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448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9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301A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://www.lpwik.luban.pl" TargetMode="External"/><Relationship Id="rId1" Type="http://schemas.openxmlformats.org/officeDocument/2006/relationships/hyperlink" Target="mailto:sekretariat@lpwi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as01\DokumentyFirmowe\FORMULARZE\PismoFirmoweFenix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PismoFirmoweFenix</Template>
  <TotalTime>0</TotalTime>
  <Pages>2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</vt:lpstr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</dc:title>
  <dc:subject/>
  <dc:creator>Katarzyna Wysota</dc:creator>
  <cp:keywords/>
  <dc:description/>
  <cp:lastModifiedBy>Dział IT LPWiK</cp:lastModifiedBy>
  <cp:revision>2</cp:revision>
  <cp:lastPrinted>2024-01-19T07:52:00Z</cp:lastPrinted>
  <dcterms:created xsi:type="dcterms:W3CDTF">2026-04-02T11:54:00Z</dcterms:created>
  <dcterms:modified xsi:type="dcterms:W3CDTF">2026-04-02T11:54:00Z</dcterms:modified>
</cp:coreProperties>
</file>